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18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Gleis- und Straßendrehflügeltore Btf. Gorbitz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Gleis- und Straßendrehflügeltore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